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2D" w:rsidRDefault="009D0B2D" w:rsidP="00E90F16">
      <w:pPr>
        <w:jc w:val="center"/>
        <w:rPr>
          <w:b/>
          <w:bCs/>
          <w:caps/>
        </w:rPr>
      </w:pPr>
      <w:r>
        <w:rPr>
          <w:b/>
          <w:bCs/>
          <w:caps/>
        </w:rPr>
        <w:t>Российская Федерация</w:t>
      </w:r>
    </w:p>
    <w:p w:rsidR="009D0B2D" w:rsidRDefault="009D0B2D" w:rsidP="00E90F16">
      <w:pPr>
        <w:jc w:val="center"/>
        <w:rPr>
          <w:b/>
          <w:bCs/>
        </w:rPr>
      </w:pPr>
      <w:r>
        <w:rPr>
          <w:b/>
          <w:bCs/>
        </w:rPr>
        <w:t>АДМИНИСТРАЦИЯ УНЕЧСКОГО РАЙОНА БРЯНСКОЙ ОБЛАСТИ</w:t>
      </w:r>
    </w:p>
    <w:p w:rsidR="009D0B2D" w:rsidRDefault="009D0B2D" w:rsidP="00E90F16">
      <w:pPr>
        <w:jc w:val="center"/>
        <w:rPr>
          <w:b/>
          <w:bCs/>
          <w:caps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9D0B2D" w:rsidRDefault="009D0B2D" w:rsidP="002613CD"/>
    <w:p w:rsidR="009D0B2D" w:rsidRDefault="009D0B2D" w:rsidP="002613CD">
      <w:r>
        <w:t>От  25.12.2024  № 368</w:t>
      </w:r>
    </w:p>
    <w:p w:rsidR="009D0B2D" w:rsidRDefault="009D0B2D" w:rsidP="002613CD">
      <w:pPr>
        <w:rPr>
          <w:b/>
          <w:bCs/>
          <w:sz w:val="28"/>
          <w:szCs w:val="28"/>
        </w:rPr>
      </w:pPr>
      <w:r>
        <w:t>г. Унеча  Брянской области</w:t>
      </w:r>
    </w:p>
    <w:p w:rsidR="009D0B2D" w:rsidRDefault="009D0B2D" w:rsidP="002613CD">
      <w:pPr>
        <w:rPr>
          <w:sz w:val="28"/>
          <w:szCs w:val="28"/>
        </w:rPr>
      </w:pPr>
    </w:p>
    <w:p w:rsidR="009D0B2D" w:rsidRDefault="009D0B2D" w:rsidP="00EB2038">
      <w:pPr>
        <w:rPr>
          <w:sz w:val="28"/>
          <w:szCs w:val="28"/>
        </w:rPr>
      </w:pPr>
      <w:r>
        <w:rPr>
          <w:sz w:val="28"/>
          <w:szCs w:val="28"/>
        </w:rPr>
        <w:t>Об утверждении перечня главных</w:t>
      </w:r>
    </w:p>
    <w:p w:rsidR="009D0B2D" w:rsidRDefault="009D0B2D" w:rsidP="00455E86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администраторов доходов и источников </w:t>
      </w:r>
    </w:p>
    <w:p w:rsidR="009D0B2D" w:rsidRDefault="009D0B2D" w:rsidP="00455E86">
      <w:pPr>
        <w:rPr>
          <w:sz w:val="28"/>
          <w:szCs w:val="28"/>
        </w:rPr>
      </w:pPr>
      <w:r>
        <w:rPr>
          <w:sz w:val="28"/>
          <w:szCs w:val="28"/>
        </w:rPr>
        <w:t>финансирования дефицита бюджета</w:t>
      </w:r>
    </w:p>
    <w:p w:rsidR="009D0B2D" w:rsidRPr="0096376B" w:rsidRDefault="009D0B2D" w:rsidP="00455E86">
      <w:pPr>
        <w:rPr>
          <w:sz w:val="28"/>
          <w:szCs w:val="28"/>
        </w:rPr>
      </w:pPr>
      <w:r w:rsidRPr="0096376B">
        <w:rPr>
          <w:sz w:val="28"/>
          <w:szCs w:val="28"/>
        </w:rPr>
        <w:t>Унечского городского поселения</w:t>
      </w:r>
    </w:p>
    <w:p w:rsidR="009D0B2D" w:rsidRDefault="009D0B2D" w:rsidP="00EB2038">
      <w:pPr>
        <w:rPr>
          <w:sz w:val="28"/>
          <w:szCs w:val="28"/>
        </w:rPr>
      </w:pPr>
      <w:r w:rsidRPr="0096376B">
        <w:rPr>
          <w:sz w:val="28"/>
          <w:szCs w:val="28"/>
        </w:rPr>
        <w:t xml:space="preserve">Унечского муниципального района </w:t>
      </w:r>
    </w:p>
    <w:p w:rsidR="009D0B2D" w:rsidRDefault="009D0B2D" w:rsidP="00EB2038">
      <w:pPr>
        <w:rPr>
          <w:sz w:val="28"/>
          <w:szCs w:val="28"/>
        </w:rPr>
      </w:pPr>
      <w:r w:rsidRPr="0096376B">
        <w:rPr>
          <w:sz w:val="28"/>
          <w:szCs w:val="28"/>
        </w:rPr>
        <w:t>Брянской области</w:t>
      </w:r>
    </w:p>
    <w:p w:rsidR="009D0B2D" w:rsidRPr="0096376B" w:rsidRDefault="009D0B2D" w:rsidP="00EB2038">
      <w:pPr>
        <w:rPr>
          <w:sz w:val="28"/>
          <w:szCs w:val="28"/>
        </w:rPr>
      </w:pPr>
    </w:p>
    <w:p w:rsidR="009D0B2D" w:rsidRDefault="009D0B2D" w:rsidP="00EB2038">
      <w:pPr>
        <w:jc w:val="both"/>
      </w:pPr>
      <w:r>
        <w:rPr>
          <w:sz w:val="28"/>
          <w:szCs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9D0B2D" w:rsidRDefault="009D0B2D" w:rsidP="00EB2038">
      <w:pPr>
        <w:jc w:val="both"/>
      </w:pPr>
    </w:p>
    <w:p w:rsidR="009D0B2D" w:rsidRDefault="009D0B2D" w:rsidP="00E90F16">
      <w:pPr>
        <w:jc w:val="both"/>
      </w:pPr>
      <w:r>
        <w:tab/>
        <w:t>ПОСТАНОВЛЯЮ:</w:t>
      </w:r>
    </w:p>
    <w:p w:rsidR="009D0B2D" w:rsidRDefault="009D0B2D" w:rsidP="00E90F16">
      <w:pPr>
        <w:jc w:val="both"/>
      </w:pPr>
    </w:p>
    <w:p w:rsidR="009D0B2D" w:rsidRDefault="009D0B2D" w:rsidP="00E90F1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</w:rPr>
        <w:tab/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1.Утвердить перечень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</w:p>
    <w:p w:rsidR="009D0B2D" w:rsidRPr="003228BC" w:rsidRDefault="009D0B2D" w:rsidP="00E90F16">
      <w:pPr>
        <w:pStyle w:val="ConsPlusTitle"/>
        <w:jc w:val="both"/>
        <w:rPr>
          <w:rFonts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главных администраторов доходов бюджета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Унечского городского поселения 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Pr="001B6EDA">
        <w:rPr>
          <w:rFonts w:ascii="Times New Roman" w:hAnsi="Times New Roman" w:cs="Times New Roman"/>
          <w:b w:val="0"/>
          <w:bCs w:val="0"/>
          <w:sz w:val="24"/>
          <w:szCs w:val="24"/>
        </w:rPr>
        <w:t>органов государственной власти Российской Федерации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согласно приложению №1;</w:t>
      </w:r>
    </w:p>
    <w:p w:rsidR="009D0B2D" w:rsidRPr="00E90F16" w:rsidRDefault="009D0B2D" w:rsidP="00E90F16">
      <w:pPr>
        <w:pStyle w:val="ConsPlusTitle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cs="Times New Roman"/>
          <w:sz w:val="24"/>
          <w:szCs w:val="24"/>
        </w:rPr>
        <w:tab/>
      </w:r>
      <w:r w:rsidRPr="00E90F16">
        <w:rPr>
          <w:rFonts w:ascii="Times New Roman" w:hAnsi="Times New Roman" w:cs="Times New Roman"/>
          <w:b w:val="0"/>
          <w:bCs w:val="0"/>
          <w:sz w:val="24"/>
          <w:szCs w:val="24"/>
        </w:rPr>
        <w:t>-главных администраторов доходов бюджета Унечского городского поселения 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согласно приложению №2</w:t>
      </w:r>
      <w:r w:rsidRPr="00E90F16"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:rsidR="009D0B2D" w:rsidRPr="000A4818" w:rsidRDefault="009D0B2D" w:rsidP="00E90F1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главных администраторов </w:t>
      </w:r>
      <w:r w:rsidRPr="009D2D48">
        <w:rPr>
          <w:rFonts w:ascii="Times New Roman" w:hAnsi="Times New Roman" w:cs="Times New Roman"/>
          <w:b w:val="0"/>
          <w:bCs w:val="0"/>
          <w:sz w:val="24"/>
          <w:szCs w:val="24"/>
        </w:rPr>
        <w:t>источников финансирования дефицита бюджета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Унечского городского поселения 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согласно приложению №3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9D0B2D" w:rsidRDefault="009D0B2D" w:rsidP="00E90F16">
      <w:pPr>
        <w:jc w:val="both"/>
      </w:pPr>
      <w:r>
        <w:tab/>
        <w:t xml:space="preserve">2.Настоящее постановление применяется к правоотношениям, возникающим при составлении и исполнении </w:t>
      </w:r>
      <w:r w:rsidRPr="003F75D7">
        <w:t xml:space="preserve">бюджета </w:t>
      </w:r>
      <w:r w:rsidRPr="00FD5BC1">
        <w:t>Унечского городского поселения</w:t>
      </w:r>
      <w:r>
        <w:t xml:space="preserve"> </w:t>
      </w:r>
      <w:r w:rsidRPr="003F75D7">
        <w:t xml:space="preserve">Унечского муниципального района </w:t>
      </w:r>
      <w:r>
        <w:t>Брянской области, начиная с бюджета  на 2025 год и на плановый период 2026 и 2027 годов.</w:t>
      </w:r>
    </w:p>
    <w:p w:rsidR="009D0B2D" w:rsidRPr="00160EA0" w:rsidRDefault="009D0B2D" w:rsidP="00E90F16">
      <w:pPr>
        <w:pStyle w:val="ListParagraph"/>
        <w:ind w:left="0"/>
        <w:jc w:val="both"/>
      </w:pPr>
      <w:r>
        <w:tab/>
      </w:r>
      <w:r w:rsidRPr="00160EA0">
        <w:t>3.Опубликовать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9D0B2D" w:rsidRDefault="009D0B2D" w:rsidP="00E90F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1919"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возложить на начальника  финансового управления администрации Унечского района Шайтур С.В.</w:t>
      </w:r>
    </w:p>
    <w:p w:rsidR="009D0B2D" w:rsidRDefault="009D0B2D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Pr="00131919" w:rsidRDefault="009D0B2D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131919">
      <w:pPr>
        <w:jc w:val="both"/>
      </w:pPr>
      <w:r>
        <w:t>Г</w:t>
      </w:r>
      <w:r w:rsidRPr="006D4D93">
        <w:t>лав</w:t>
      </w:r>
      <w:r>
        <w:t>а</w:t>
      </w:r>
      <w:r w:rsidRPr="006D4D93">
        <w:t xml:space="preserve"> администрации </w:t>
      </w:r>
      <w:r>
        <w:t xml:space="preserve">Унечского </w:t>
      </w:r>
      <w:r w:rsidRPr="006D4D93">
        <w:t>района</w:t>
      </w:r>
      <w:r w:rsidRPr="006D4D93">
        <w:tab/>
      </w:r>
      <w:r>
        <w:tab/>
      </w:r>
      <w:r w:rsidRPr="006D4D93">
        <w:tab/>
      </w:r>
      <w:r>
        <w:t xml:space="preserve">                       </w:t>
      </w:r>
      <w:r w:rsidRPr="006D4D93">
        <w:tab/>
      </w:r>
      <w:r w:rsidRPr="006D4D93">
        <w:tab/>
      </w:r>
      <w:r>
        <w:t>В.А.Дуда</w:t>
      </w:r>
    </w:p>
    <w:p w:rsidR="009D0B2D" w:rsidRDefault="009D0B2D" w:rsidP="00131919">
      <w:pPr>
        <w:jc w:val="both"/>
      </w:pPr>
    </w:p>
    <w:p w:rsidR="009D0B2D" w:rsidRDefault="009D0B2D" w:rsidP="00131919">
      <w:pPr>
        <w:jc w:val="both"/>
      </w:pPr>
    </w:p>
    <w:p w:rsidR="009D0B2D" w:rsidRDefault="009D0B2D" w:rsidP="00131919">
      <w:pPr>
        <w:jc w:val="both"/>
      </w:pPr>
    </w:p>
    <w:p w:rsidR="009D0B2D" w:rsidRDefault="009D0B2D" w:rsidP="00131919">
      <w:pPr>
        <w:jc w:val="both"/>
      </w:pPr>
    </w:p>
    <w:p w:rsidR="009D0B2D" w:rsidRDefault="009D0B2D" w:rsidP="00131919">
      <w:pPr>
        <w:jc w:val="both"/>
      </w:pPr>
    </w:p>
    <w:p w:rsidR="009D0B2D" w:rsidRDefault="009D0B2D" w:rsidP="00131919">
      <w:pPr>
        <w:jc w:val="both"/>
      </w:pPr>
    </w:p>
    <w:p w:rsidR="009D0B2D" w:rsidRDefault="009D0B2D" w:rsidP="00131919">
      <w:pPr>
        <w:jc w:val="both"/>
      </w:pPr>
    </w:p>
    <w:p w:rsidR="009D0B2D" w:rsidRDefault="009D0B2D" w:rsidP="00131919">
      <w:pPr>
        <w:jc w:val="both"/>
      </w:pPr>
    </w:p>
    <w:p w:rsidR="009D0B2D" w:rsidRPr="004161B0" w:rsidRDefault="009D0B2D" w:rsidP="00C231CF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4161B0">
        <w:t>Приложение №1</w:t>
      </w:r>
    </w:p>
    <w:p w:rsidR="009D0B2D" w:rsidRPr="003B002B" w:rsidRDefault="009D0B2D" w:rsidP="000A48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Унечского района  от 25.12.2024  №368</w:t>
      </w:r>
    </w:p>
    <w:p w:rsidR="009D0B2D" w:rsidRDefault="009D0B2D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D0B2D" w:rsidRDefault="009D0B2D" w:rsidP="002613CD">
      <w:pPr>
        <w:jc w:val="both"/>
      </w:pPr>
    </w:p>
    <w:p w:rsidR="009D0B2D" w:rsidRPr="00423C4B" w:rsidRDefault="009D0B2D" w:rsidP="000A4818">
      <w:pPr>
        <w:jc w:val="center"/>
        <w:rPr>
          <w:b/>
          <w:bCs/>
        </w:rPr>
      </w:pPr>
      <w:r w:rsidRPr="00423C4B">
        <w:rPr>
          <w:b/>
          <w:bCs/>
        </w:rPr>
        <w:t>ПЕРЕЧЕНЬ</w:t>
      </w:r>
    </w:p>
    <w:p w:rsidR="009D0B2D" w:rsidRDefault="009D0B2D" w:rsidP="00633C12">
      <w:pPr>
        <w:pStyle w:val="Heading6"/>
        <w:ind w:left="0" w:hanging="120"/>
        <w:jc w:val="center"/>
        <w:rPr>
          <w:b/>
          <w:bCs/>
        </w:rPr>
      </w:pPr>
      <w:r w:rsidRPr="00423C4B">
        <w:rPr>
          <w:b/>
          <w:bCs/>
          <w:sz w:val="24"/>
          <w:szCs w:val="24"/>
        </w:rPr>
        <w:t>главных администраторов доходов бюджета Унечского городского поселения Унечского муниципального района Брянской области– органов государственной власти Российской Федерации</w:t>
      </w:r>
    </w:p>
    <w:tbl>
      <w:tblPr>
        <w:tblW w:w="103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2"/>
        <w:gridCol w:w="2806"/>
        <w:gridCol w:w="5670"/>
      </w:tblGrid>
      <w:tr w:rsidR="009D0B2D">
        <w:tc>
          <w:tcPr>
            <w:tcW w:w="4678" w:type="dxa"/>
            <w:gridSpan w:val="2"/>
          </w:tcPr>
          <w:p w:rsidR="009D0B2D" w:rsidRPr="00A812F0" w:rsidRDefault="009D0B2D" w:rsidP="00A812F0">
            <w:pPr>
              <w:jc w:val="center"/>
              <w:rPr>
                <w:b/>
                <w:bCs/>
                <w:sz w:val="22"/>
                <w:szCs w:val="22"/>
              </w:rPr>
            </w:pPr>
            <w:r w:rsidRPr="00A812F0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</w:tcPr>
          <w:p w:rsidR="009D0B2D" w:rsidRPr="00A812F0" w:rsidRDefault="009D0B2D" w:rsidP="00A812F0">
            <w:pPr>
              <w:jc w:val="center"/>
              <w:rPr>
                <w:b/>
                <w:bCs/>
                <w:sz w:val="22"/>
                <w:szCs w:val="22"/>
              </w:rPr>
            </w:pPr>
            <w:r w:rsidRPr="00A812F0">
              <w:rPr>
                <w:sz w:val="22"/>
                <w:szCs w:val="22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9D0B2D" w:rsidRPr="00A812F0" w:rsidRDefault="009D0B2D" w:rsidP="00A812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jc w:val="center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9D0B2D" w:rsidRPr="00A812F0" w:rsidRDefault="009D0B2D" w:rsidP="00A812F0">
            <w:pPr>
              <w:jc w:val="center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670" w:type="dxa"/>
            <w:vMerge/>
          </w:tcPr>
          <w:p w:rsidR="009D0B2D" w:rsidRPr="00A812F0" w:rsidRDefault="009D0B2D" w:rsidP="00A812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8476" w:type="dxa"/>
            <w:gridSpan w:val="2"/>
            <w:vAlign w:val="center"/>
          </w:tcPr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Федеральная налоговая служба *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 xml:space="preserve"> 1 01 02010 01 0000 110</w:t>
            </w:r>
          </w:p>
        </w:tc>
        <w:tc>
          <w:tcPr>
            <w:tcW w:w="5670" w:type="dxa"/>
            <w:vAlign w:val="center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лицом- налоговым резидентом Российской Федерации в виде дивидендов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 xml:space="preserve"> 1 01 02020 01 0000 110</w:t>
            </w:r>
          </w:p>
        </w:tc>
        <w:tc>
          <w:tcPr>
            <w:tcW w:w="5670" w:type="dxa"/>
            <w:vAlign w:val="center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 xml:space="preserve"> 1 01 02030 01 0000 110</w:t>
            </w:r>
          </w:p>
        </w:tc>
        <w:tc>
          <w:tcPr>
            <w:tcW w:w="5670" w:type="dxa"/>
            <w:vAlign w:val="center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 доходов от долевого участия  в организации, полученных физическим лицом налоговым резидентом Российской Федерации в  виде дивидендов)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 xml:space="preserve"> 1 01 02040 01 0000 110</w:t>
            </w:r>
          </w:p>
        </w:tc>
        <w:tc>
          <w:tcPr>
            <w:tcW w:w="5670" w:type="dxa"/>
            <w:vAlign w:val="center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1 01 02080 01 0000 110</w:t>
            </w:r>
          </w:p>
        </w:tc>
        <w:tc>
          <w:tcPr>
            <w:tcW w:w="5670" w:type="dxa"/>
            <w:vAlign w:val="center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 налоговым резидентом Российской Федерации  в виде дивидендов)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0F1DEC">
            <w:pPr>
              <w:rPr>
                <w:sz w:val="22"/>
                <w:szCs w:val="22"/>
              </w:rPr>
            </w:pPr>
            <w:r w:rsidRPr="00A812F0">
              <w:rPr>
                <w:sz w:val="22"/>
                <w:szCs w:val="22"/>
              </w:rPr>
              <w:t>1 01 02130 01 0000 110</w:t>
            </w:r>
          </w:p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 налоговым резидентом Российской Федерации в виде дивидендов (в части суммы налога, не превышающей 650 000 рублей)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0F1DEC">
            <w:pPr>
              <w:rPr>
                <w:sz w:val="22"/>
                <w:szCs w:val="22"/>
              </w:rPr>
            </w:pPr>
            <w:r w:rsidRPr="00A812F0">
              <w:rPr>
                <w:sz w:val="22"/>
                <w:szCs w:val="22"/>
              </w:rPr>
              <w:t>1 01 02140 01 0000 110</w:t>
            </w:r>
          </w:p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 налоговым резидентом Российской Федерации  в виде дивидендов (в части суммы налога,  превышающей 650 000 рублей)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1 03 02231 01 0000 110</w:t>
            </w:r>
          </w:p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</w:p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</w:p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</w:p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1 03 02241 01 0000 110</w:t>
            </w:r>
          </w:p>
        </w:tc>
        <w:tc>
          <w:tcPr>
            <w:tcW w:w="5670" w:type="dxa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A812F0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1 03 02251 01 0000 110</w:t>
            </w:r>
          </w:p>
        </w:tc>
        <w:tc>
          <w:tcPr>
            <w:tcW w:w="5670" w:type="dxa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A812F0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0F1DEC">
            <w:pPr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1 03 02261 01 0000 110</w:t>
            </w:r>
          </w:p>
        </w:tc>
        <w:tc>
          <w:tcPr>
            <w:tcW w:w="5670" w:type="dxa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A812F0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527A22">
            <w:pPr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1 05 03010 01 0000 110</w:t>
            </w:r>
          </w:p>
        </w:tc>
        <w:tc>
          <w:tcPr>
            <w:tcW w:w="5670" w:type="dxa"/>
            <w:vAlign w:val="center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527A22">
            <w:pPr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1 05 03020 01 0000 110</w:t>
            </w:r>
          </w:p>
        </w:tc>
        <w:tc>
          <w:tcPr>
            <w:tcW w:w="5670" w:type="dxa"/>
            <w:vAlign w:val="center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527A22">
            <w:pPr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1 06 01030 13 0000 110</w:t>
            </w:r>
          </w:p>
        </w:tc>
        <w:tc>
          <w:tcPr>
            <w:tcW w:w="5670" w:type="dxa"/>
            <w:vAlign w:val="center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527A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1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1 06 06033 13 0000 110</w:t>
            </w:r>
          </w:p>
        </w:tc>
        <w:tc>
          <w:tcPr>
            <w:tcW w:w="5670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527A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1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1 06 06043 13 0000 110</w:t>
            </w:r>
          </w:p>
        </w:tc>
        <w:tc>
          <w:tcPr>
            <w:tcW w:w="5670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527A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12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1 09 04053 13 0000 110</w:t>
            </w:r>
          </w:p>
        </w:tc>
        <w:tc>
          <w:tcPr>
            <w:tcW w:w="5670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</w:tr>
      <w:tr w:rsidR="009D0B2D">
        <w:tc>
          <w:tcPr>
            <w:tcW w:w="1872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9D0B2D" w:rsidRPr="00A812F0" w:rsidRDefault="009D0B2D" w:rsidP="00A812F0">
            <w:pPr>
              <w:ind w:firstLine="34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1 16 10123 01 0000 140</w:t>
            </w:r>
          </w:p>
        </w:tc>
        <w:tc>
          <w:tcPr>
            <w:tcW w:w="5670" w:type="dxa"/>
            <w:vAlign w:val="center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</w:tbl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главными администраторами,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являющимися федеральными государственными органами,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 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Par160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</w:t>
      </w: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D0B2D" w:rsidRPr="004161B0" w:rsidRDefault="009D0B2D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Приложение №2</w:t>
      </w:r>
    </w:p>
    <w:p w:rsidR="009D0B2D" w:rsidRPr="003B002B" w:rsidRDefault="009D0B2D" w:rsidP="001B6E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Унечского района  от 25.12.2025  № 368</w:t>
      </w:r>
    </w:p>
    <w:p w:rsidR="009D0B2D" w:rsidRDefault="009D0B2D" w:rsidP="001B6ED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D0B2D" w:rsidRPr="003228BC" w:rsidRDefault="009D0B2D" w:rsidP="001B6EDA">
      <w:pPr>
        <w:jc w:val="center"/>
        <w:rPr>
          <w:b/>
          <w:bCs/>
        </w:rPr>
      </w:pPr>
      <w:r w:rsidRPr="003228BC">
        <w:rPr>
          <w:b/>
          <w:bCs/>
        </w:rPr>
        <w:t>ПЕРЕЧЕНЬ</w:t>
      </w:r>
    </w:p>
    <w:p w:rsidR="009D0B2D" w:rsidRDefault="009D0B2D" w:rsidP="001B6EDA">
      <w:pPr>
        <w:pStyle w:val="Heading6"/>
        <w:ind w:left="0" w:hanging="120"/>
        <w:jc w:val="center"/>
      </w:pPr>
      <w:r w:rsidRPr="003228BC">
        <w:rPr>
          <w:b/>
          <w:bCs/>
          <w:sz w:val="24"/>
          <w:szCs w:val="24"/>
        </w:rPr>
        <w:t xml:space="preserve">главных администраторов доходов бюджета </w:t>
      </w:r>
      <w:r w:rsidRPr="00423C4B">
        <w:rPr>
          <w:b/>
          <w:bCs/>
          <w:sz w:val="24"/>
          <w:szCs w:val="24"/>
        </w:rPr>
        <w:t>Унечского городского поселения Унечского муниципального района Брянской области</w:t>
      </w:r>
    </w:p>
    <w:p w:rsidR="009D0B2D" w:rsidRDefault="009D0B2D" w:rsidP="000A4818">
      <w:pPr>
        <w:jc w:val="center"/>
      </w:pPr>
    </w:p>
    <w:tbl>
      <w:tblPr>
        <w:tblW w:w="10206" w:type="dxa"/>
        <w:tblInd w:w="-106" w:type="dxa"/>
        <w:tblLayout w:type="fixed"/>
        <w:tblLook w:val="0000"/>
      </w:tblPr>
      <w:tblGrid>
        <w:gridCol w:w="1985"/>
        <w:gridCol w:w="2693"/>
        <w:gridCol w:w="5528"/>
      </w:tblGrid>
      <w:tr w:rsidR="009D0B2D" w:rsidRPr="005F28BB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5F28BB" w:rsidRDefault="009D0B2D" w:rsidP="00B276F1">
            <w:pPr>
              <w:jc w:val="center"/>
              <w:rPr>
                <w:highlight w:val="yellow"/>
              </w:rPr>
            </w:pPr>
            <w:r w:rsidRPr="005F28BB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B2D" w:rsidRDefault="009D0B2D" w:rsidP="00E90F16">
            <w:pPr>
              <w:jc w:val="center"/>
              <w:rPr>
                <w:b/>
                <w:bCs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9D0B2D" w:rsidRPr="005F28BB" w:rsidRDefault="009D0B2D" w:rsidP="00E90F16"/>
        </w:tc>
      </w:tr>
      <w:tr w:rsidR="009D0B2D" w:rsidRPr="005F28BB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B2D" w:rsidRPr="005F28BB" w:rsidRDefault="009D0B2D" w:rsidP="00B276F1">
            <w:r>
              <w:t>г</w:t>
            </w:r>
            <w:r w:rsidRPr="005F28BB">
              <w:t>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B2D" w:rsidRPr="005F28BB" w:rsidRDefault="009D0B2D" w:rsidP="00B276F1">
            <w:r>
              <w:t>д</w:t>
            </w:r>
            <w:r w:rsidRPr="005F28BB">
              <w:t xml:space="preserve">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A812F0" w:rsidRDefault="009D0B2D" w:rsidP="00B276F1">
            <w:pPr>
              <w:pStyle w:val="Heading1"/>
              <w:rPr>
                <w:rFonts w:cs="Times New Roman"/>
                <w:sz w:val="20"/>
                <w:szCs w:val="20"/>
              </w:rPr>
            </w:pPr>
          </w:p>
        </w:tc>
      </w:tr>
      <w:tr w:rsidR="009D0B2D" w:rsidRPr="00390A33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pPr>
              <w:rPr>
                <w:b/>
                <w:bCs/>
              </w:rPr>
            </w:pPr>
            <w:r w:rsidRPr="00390A33">
              <w:rPr>
                <w:b/>
                <w:bCs/>
              </w:rPr>
              <w:t>014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E90F16">
            <w:pPr>
              <w:rPr>
                <w:b/>
                <w:bCs/>
                <w:highlight w:val="lightGray"/>
              </w:rPr>
            </w:pPr>
            <w:r w:rsidRPr="00390A33">
              <w:rPr>
                <w:b/>
                <w:bCs/>
              </w:rPr>
              <w:t>Администрация Унечского района</w:t>
            </w:r>
          </w:p>
        </w:tc>
      </w:tr>
      <w:tr w:rsidR="009D0B2D" w:rsidRPr="00390A33">
        <w:trPr>
          <w:trHeight w:val="2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r w:rsidRPr="00390A3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pPr>
              <w:jc w:val="both"/>
            </w:pPr>
            <w:r w:rsidRPr="00390A33">
              <w:t>1 08 07175 01 1000 110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pPr>
              <w:jc w:val="both"/>
            </w:pPr>
            <w:r w:rsidRPr="00390A33"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 (</w:t>
            </w:r>
            <w:r w:rsidRPr="00390A33">
              <w:rPr>
                <w:lang w:eastAsia="en-US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r w:rsidRPr="00390A3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pPr>
              <w:jc w:val="both"/>
            </w:pPr>
            <w:r w:rsidRPr="00390A33">
              <w:t>1 08 07175 01 4000 110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CE4387">
            <w:pPr>
              <w:jc w:val="both"/>
            </w:pPr>
            <w:r w:rsidRPr="00390A33">
              <w:t xml:space="preserve"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 </w:t>
            </w:r>
            <w:r w:rsidRPr="00390A33">
              <w:rPr>
                <w:lang w:eastAsia="en-US"/>
              </w:rPr>
              <w:t>(прочие поступления)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r w:rsidRPr="00390A3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pPr>
              <w:jc w:val="both"/>
            </w:pPr>
            <w:r w:rsidRPr="00390A33">
              <w:t>1 11 01050 13 0000 120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pPr>
              <w:jc w:val="both"/>
            </w:pPr>
            <w:r w:rsidRPr="00390A33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r w:rsidRPr="00390A3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pPr>
              <w:jc w:val="both"/>
            </w:pPr>
            <w:r w:rsidRPr="00390A33">
              <w:t>1 11 05025 13 0000 120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pPr>
              <w:jc w:val="both"/>
            </w:pPr>
            <w:r w:rsidRPr="00390A33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r w:rsidRPr="00390A3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pPr>
              <w:jc w:val="both"/>
            </w:pPr>
            <w:r w:rsidRPr="00390A33">
              <w:t xml:space="preserve">1 11 05035 13 0000 120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pPr>
              <w:jc w:val="both"/>
            </w:pPr>
            <w:r w:rsidRPr="00390A33"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r w:rsidRPr="00390A3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pPr>
              <w:jc w:val="both"/>
            </w:pPr>
            <w:r w:rsidRPr="00390A33">
              <w:t xml:space="preserve">1 11 05075 13 0000 120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pPr>
              <w:jc w:val="both"/>
            </w:pPr>
            <w:r w:rsidRPr="00390A33"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r w:rsidRPr="00390A3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pPr>
              <w:jc w:val="both"/>
            </w:pPr>
            <w:r w:rsidRPr="00390A33">
              <w:t>1 11 07015 13 0000 120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90A33" w:rsidRDefault="009D0B2D" w:rsidP="00B276F1">
            <w:pPr>
              <w:jc w:val="both"/>
            </w:pPr>
            <w:r w:rsidRPr="00390A33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1 11 09045 13 0000 120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1 13 01540 13 0000 130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 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1 13 01995 13 0000 130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 xml:space="preserve">Прочие доходы от оказания платных услуг (работ) получателями средств бюджетов городских поселений 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1 13 02065 13 0000 130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9D0B2D" w:rsidRPr="00390A33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1 13 02995 13 0000 130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Прочие доходы от компенсации затрат бюджетов городских поселений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1 14 01050 13 0000 410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 xml:space="preserve">Доходы от продажи квартир, находящихся в собственности городских поселений 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1 14 02052 13 0000 410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D0B2D" w:rsidRPr="00390A33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1 14 02053 13 0000 410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9D0B2D" w:rsidRPr="00390A33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1 14 02053 13 0000 440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674198">
            <w:pPr>
              <w:jc w:val="both"/>
            </w:pPr>
            <w:r w:rsidRPr="006511AF"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  имуществу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1 14 06025 13 0000 430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D0B2D" w:rsidRPr="00390A33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1 14 06325 13 0000 430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A71C29">
            <w:pPr>
              <w:autoSpaceDE w:val="0"/>
              <w:autoSpaceDN w:val="0"/>
              <w:adjustRightInd w:val="0"/>
              <w:jc w:val="both"/>
            </w:pPr>
            <w:r w:rsidRPr="006511AF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</w:tr>
      <w:tr w:rsidR="009D0B2D" w:rsidRPr="00390A33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1 15 02050 13 0000 140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</w:tr>
      <w:tr w:rsidR="009D0B2D" w:rsidRPr="00390A33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  <w:p w:rsidR="009D0B2D" w:rsidRPr="006511AF" w:rsidRDefault="009D0B2D" w:rsidP="00B276F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1 16 02020 02 0000 140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autoSpaceDE w:val="0"/>
              <w:autoSpaceDN w:val="0"/>
              <w:adjustRightInd w:val="0"/>
              <w:jc w:val="both"/>
            </w:pPr>
            <w:r w:rsidRPr="006511AF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9D0B2D" w:rsidRPr="00390A33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1 16 07010 13 0000 140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autoSpaceDE w:val="0"/>
              <w:autoSpaceDN w:val="0"/>
              <w:adjustRightInd w:val="0"/>
              <w:jc w:val="both"/>
            </w:pPr>
            <w:r w:rsidRPr="006511AF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1 16 07030 13 0000 140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autoSpaceDE w:val="0"/>
              <w:autoSpaceDN w:val="0"/>
              <w:adjustRightInd w:val="0"/>
              <w:jc w:val="both"/>
            </w:pPr>
            <w:r w:rsidRPr="006511AF"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1 16 07040 13 0000 140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autoSpaceDE w:val="0"/>
              <w:autoSpaceDN w:val="0"/>
              <w:adjustRightInd w:val="0"/>
              <w:jc w:val="both"/>
            </w:pPr>
            <w:r w:rsidRPr="006511AF"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1 16 07090 13 0000 140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autoSpaceDE w:val="0"/>
              <w:autoSpaceDN w:val="0"/>
              <w:adjustRightInd w:val="0"/>
              <w:jc w:val="both"/>
            </w:pPr>
            <w:r w:rsidRPr="006511AF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1 16 09040 13 0000 140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autoSpaceDE w:val="0"/>
              <w:autoSpaceDN w:val="0"/>
              <w:adjustRightInd w:val="0"/>
              <w:jc w:val="both"/>
            </w:pPr>
            <w:r w:rsidRPr="006511AF">
              <w:t>Денежные средства, изымаемые в собственность городского поселения в соответствии с решениями судов (за исключением обвинительных приговоров судов)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1 16 10031 13  0000 140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autoSpaceDE w:val="0"/>
              <w:autoSpaceDN w:val="0"/>
              <w:adjustRightInd w:val="0"/>
              <w:jc w:val="both"/>
            </w:pPr>
            <w:r w:rsidRPr="006511AF"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1 16 10032 13  0000 140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autoSpaceDE w:val="0"/>
              <w:autoSpaceDN w:val="0"/>
              <w:adjustRightInd w:val="0"/>
              <w:jc w:val="both"/>
            </w:pPr>
            <w:r w:rsidRPr="006511AF"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1 16 10061 13 0000 140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autoSpaceDE w:val="0"/>
              <w:autoSpaceDN w:val="0"/>
              <w:adjustRightInd w:val="0"/>
              <w:jc w:val="both"/>
            </w:pPr>
            <w:r w:rsidRPr="006511AF"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autoSpaceDE w:val="0"/>
              <w:autoSpaceDN w:val="0"/>
              <w:adjustRightInd w:val="0"/>
              <w:jc w:val="both"/>
            </w:pPr>
            <w:r w:rsidRPr="006511AF"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1 16 10081 13 0000 140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autoSpaceDE w:val="0"/>
              <w:autoSpaceDN w:val="0"/>
              <w:adjustRightInd w:val="0"/>
              <w:jc w:val="both"/>
            </w:pPr>
            <w:r w:rsidRPr="006511AF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1 16 10082 13 0000 140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autoSpaceDE w:val="0"/>
              <w:autoSpaceDN w:val="0"/>
              <w:adjustRightInd w:val="0"/>
              <w:jc w:val="both"/>
            </w:pPr>
            <w:r w:rsidRPr="006511AF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1 16 10100 13 0000 140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autoSpaceDE w:val="0"/>
              <w:autoSpaceDN w:val="0"/>
              <w:adjustRightInd w:val="0"/>
              <w:jc w:val="both"/>
            </w:pPr>
            <w:r w:rsidRPr="006511AF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1 16 10123 01 0131 140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autoSpaceDE w:val="0"/>
              <w:autoSpaceDN w:val="0"/>
              <w:adjustRightInd w:val="0"/>
              <w:jc w:val="both"/>
            </w:pPr>
            <w:r w:rsidRPr="006511AF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1 16 10123 01 0132 140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autoSpaceDE w:val="0"/>
              <w:autoSpaceDN w:val="0"/>
              <w:adjustRightInd w:val="0"/>
              <w:jc w:val="both"/>
            </w:pPr>
            <w:r w:rsidRPr="006511AF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поселений, направляемые на формирование муниципального дорожного фонда)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A22094" w:rsidRDefault="009D0B2D" w:rsidP="000450AD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22094">
              <w:rPr>
                <w:rFonts w:ascii="Times New Roman" w:hAnsi="Times New Roman" w:cs="Times New Roman"/>
                <w:sz w:val="24"/>
                <w:szCs w:val="24"/>
              </w:rPr>
              <w:t>1 16 11064 01 0000 140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A22094" w:rsidRDefault="009D0B2D" w:rsidP="000450AD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94">
              <w:rPr>
                <w:rFonts w:ascii="Times New Roman" w:hAnsi="Times New Roman" w:cs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1 17 01050 13 0000 180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Невыясненные поступления, зачисляемые   в бюджеты городских поселений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>1 17 05050 13 0000 180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t xml:space="preserve">Прочие неналоговые доходы    бюджетов городских поселений 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rPr>
                <w:lang w:eastAsia="en-US"/>
              </w:rPr>
              <w:t>1 17 15030 13 0000 150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pPr>
              <w:jc w:val="both"/>
            </w:pPr>
            <w:r w:rsidRPr="006511AF">
              <w:rPr>
                <w:lang w:eastAsia="en-US"/>
              </w:rPr>
              <w:t xml:space="preserve">Инициативные платежи, зачисляемые в бюджеты  городских поселений* 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B276F1">
            <w:r w:rsidRPr="006511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FF2D3F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11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6511AF" w:rsidRDefault="009D0B2D" w:rsidP="004D1DD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11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2 02 20077 13 0000 150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  <w:jc w:val="both"/>
            </w:pPr>
            <w:r w:rsidRPr="003F2AAF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2 02 20216 13 0000 150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  <w:jc w:val="both"/>
            </w:pPr>
            <w:r w:rsidRPr="003F2AAF"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2 02 25447 13 0000 150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3F2AAF">
            <w:pPr>
              <w:shd w:val="clear" w:color="auto" w:fill="FFFFFF"/>
              <w:jc w:val="both"/>
            </w:pPr>
            <w:r w:rsidRPr="003F2AAF">
              <w:t>Субсидии бюджетам городских поселений на развитие  и приведение в нормативное состояние  автомобильных дорог  регионального и межмуниципального,  местного значения, включающих искусственные дорожные сооружения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2 02 25555 13 0000 150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3F2AAF">
              <w:t>Субсидии бюджетам городских поселений на реализацию программ формирования современной городской среды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2 02 29999 13 0000 150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3F2AAF">
              <w:rPr>
                <w:b w:val="0"/>
                <w:bCs w:val="0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2 02 30024 13 0000 150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pStyle w:val="Heading2"/>
              <w:shd w:val="clear" w:color="auto" w:fill="FFFFFF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3F2AAF">
              <w:rPr>
                <w:b w:val="0"/>
                <w:bCs w:val="0"/>
                <w:sz w:val="24"/>
                <w:szCs w:val="24"/>
              </w:rPr>
              <w:t xml:space="preserve"> 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2 02 39999 13 0000 150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pStyle w:val="Heading2"/>
              <w:shd w:val="clear" w:color="auto" w:fill="FFFFFF"/>
              <w:ind w:firstLine="30"/>
              <w:jc w:val="both"/>
              <w:rPr>
                <w:b w:val="0"/>
                <w:bCs w:val="0"/>
                <w:sz w:val="24"/>
                <w:szCs w:val="24"/>
              </w:rPr>
            </w:pPr>
            <w:r w:rsidRPr="003F2AAF">
              <w:rPr>
                <w:b w:val="0"/>
                <w:bCs w:val="0"/>
                <w:sz w:val="24"/>
                <w:szCs w:val="24"/>
              </w:rPr>
              <w:t>Прочие субвенции бюджетам городских поселений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2 02 45390 13 0000 150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3F2AAF">
              <w:t>Межбюджетные трансферты, передаваемые бюджетам городских поселений на финансовое обеспечение дорожной деятельности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2 02 49999 13 0000 150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3F2AAF">
              <w:t>Прочие межбюджетные трансферты, передаваемые бюджетам городских поселений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2 07  05030 13 0000 150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3F2AAF">
              <w:rPr>
                <w:b w:val="0"/>
                <w:bCs w:val="0"/>
                <w:sz w:val="24"/>
                <w:szCs w:val="24"/>
              </w:rPr>
              <w:t xml:space="preserve">Прочие безвозмездные поступления в бюджеты городских поселений </w:t>
            </w:r>
          </w:p>
        </w:tc>
      </w:tr>
      <w:tr w:rsidR="009D0B2D" w:rsidRPr="00390A3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2 18 60010 13 0000 150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3F2AAF">
              <w:rPr>
                <w:b w:val="0"/>
                <w:bCs w:val="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D0B2D" w:rsidRPr="00390A33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Финансовое управление администрации Унечского района</w:t>
            </w:r>
          </w:p>
        </w:tc>
      </w:tr>
      <w:tr w:rsidR="009D0B2D" w:rsidRPr="00390A33">
        <w:trPr>
          <w:trHeight w:val="3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  <w:jc w:val="both"/>
            </w:pPr>
            <w:r w:rsidRPr="003F2AAF">
              <w:t>1 17 01050 13 0000 180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  <w:jc w:val="both"/>
            </w:pPr>
            <w:r w:rsidRPr="003F2AAF">
              <w:t>Невыясненные поступления, зачисляемые   в бюджеты городских поселений</w:t>
            </w:r>
          </w:p>
        </w:tc>
      </w:tr>
      <w:tr w:rsidR="009D0B2D" w:rsidRPr="00390A33">
        <w:trPr>
          <w:trHeight w:val="3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pStyle w:val="ConsPlusNormal"/>
              <w:shd w:val="clear" w:color="auto" w:fill="FFFFFF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2A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pStyle w:val="ConsPlusNormal"/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2A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2 02 15001 13 0000 150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  <w:jc w:val="both"/>
            </w:pPr>
            <w:r w:rsidRPr="003F2AAF"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2 02 15002 13 0000 150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  <w:jc w:val="both"/>
            </w:pPr>
            <w:r w:rsidRPr="003F2AAF">
              <w:t xml:space="preserve">Дотации бюджетам городских поселений на поддержку мер по обеспечению сбалансированности бюджетов </w:t>
            </w:r>
          </w:p>
        </w:tc>
      </w:tr>
      <w:tr w:rsidR="009D0B2D" w:rsidRPr="00390A33">
        <w:trPr>
          <w:trHeight w:val="3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2 02 16001 13 0000 150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  <w:jc w:val="both"/>
            </w:pPr>
            <w:r w:rsidRPr="003F2AAF">
              <w:t xml:space="preserve">Дотации бюджетам городских поселений на выравнивание бюджетной обеспеченности из бюджетов муниципальных районов </w:t>
            </w:r>
          </w:p>
        </w:tc>
      </w:tr>
      <w:tr w:rsidR="009D0B2D" w:rsidRPr="00390A33">
        <w:trPr>
          <w:trHeight w:val="3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2 02 19999 13 0000 150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  <w:jc w:val="both"/>
            </w:pPr>
            <w:r w:rsidRPr="003F2AAF">
              <w:t xml:space="preserve">Прочие дотации бюджетам городских поселений </w:t>
            </w:r>
          </w:p>
        </w:tc>
      </w:tr>
      <w:tr w:rsidR="009D0B2D" w:rsidRPr="00390A3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2 02 40014 13 0000 150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3F2AAF">
              <w:rPr>
                <w:b w:val="0"/>
                <w:bCs w:val="0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D0B2D" w:rsidRPr="00390A33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2 07  05030 13 0000 150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3F2AAF">
              <w:rPr>
                <w:b w:val="0"/>
                <w:bCs w:val="0"/>
                <w:sz w:val="24"/>
                <w:szCs w:val="24"/>
              </w:rPr>
              <w:t xml:space="preserve">Прочие безвозмездные поступления в бюджеты городских поселений </w:t>
            </w:r>
          </w:p>
        </w:tc>
      </w:tr>
      <w:tr w:rsidR="009D0B2D" w:rsidRPr="00390A33">
        <w:trPr>
          <w:trHeight w:val="2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2 08  05000 13 0000 150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3F2AAF">
              <w:rPr>
                <w:b w:val="0"/>
                <w:bCs w:val="0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D0B2D" w:rsidRPr="00390A33">
        <w:trPr>
          <w:trHeight w:val="2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shd w:val="clear" w:color="auto" w:fill="FFFFFF"/>
            </w:pPr>
            <w:r w:rsidRPr="003F2AAF">
              <w:t xml:space="preserve">2 18 60010 13 </w:t>
            </w:r>
            <w:bookmarkStart w:id="1" w:name="_GoBack"/>
            <w:bookmarkEnd w:id="1"/>
            <w:r w:rsidRPr="003F2AAF">
              <w:t>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D" w:rsidRPr="003F2AAF" w:rsidRDefault="009D0B2D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3F2AAF">
              <w:rPr>
                <w:b w:val="0"/>
                <w:bCs w:val="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9D0B2D" w:rsidRPr="00390A33" w:rsidRDefault="009D0B2D" w:rsidP="00E13F4E">
      <w:pPr>
        <w:pStyle w:val="ConsPlusTitle"/>
        <w:shd w:val="clear" w:color="auto" w:fill="FFFFFF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9D0B2D" w:rsidRPr="006511AF" w:rsidRDefault="009D0B2D" w:rsidP="00E13F4E">
      <w:pPr>
        <w:shd w:val="clear" w:color="auto" w:fill="FFFFFF"/>
        <w:autoSpaceDE w:val="0"/>
        <w:autoSpaceDN w:val="0"/>
        <w:adjustRightInd w:val="0"/>
        <w:ind w:left="-142"/>
        <w:jc w:val="both"/>
      </w:pPr>
      <w:r w:rsidRPr="00390A33">
        <w:rPr>
          <w:i/>
          <w:iCs/>
        </w:rPr>
        <w:tab/>
      </w:r>
      <w:r w:rsidRPr="00390A33">
        <w:rPr>
          <w:i/>
          <w:iCs/>
        </w:rPr>
        <w:tab/>
      </w:r>
      <w:r w:rsidRPr="006511AF">
        <w:t>*Администрирование главными администраторами осуществляется с применением кодов группы подвида доходов бюджетов</w:t>
      </w:r>
    </w:p>
    <w:p w:rsidR="009D0B2D" w:rsidRPr="00390A33" w:rsidRDefault="009D0B2D" w:rsidP="00E13F4E">
      <w:pPr>
        <w:pStyle w:val="ConsPlusTitle"/>
        <w:shd w:val="clear" w:color="auto" w:fill="FFFFFF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9D0B2D" w:rsidRDefault="009D0B2D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  <w:r w:rsidRPr="00390A33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ab/>
      </w:r>
      <w:r w:rsidRPr="00390A33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ab/>
      </w:r>
      <w:r w:rsidRPr="00390A33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ab/>
      </w:r>
      <w:r w:rsidRPr="00390A33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ab/>
      </w:r>
      <w:r w:rsidRPr="00390A33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ab/>
      </w:r>
      <w:r w:rsidRPr="00390A33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ab/>
      </w:r>
      <w:r w:rsidRPr="00390A33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ab/>
      </w:r>
    </w:p>
    <w:p w:rsidR="009D0B2D" w:rsidRPr="006511AF" w:rsidRDefault="009D0B2D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ab/>
        <w:t xml:space="preserve">  </w:t>
      </w:r>
      <w:r w:rsidRPr="006511AF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№3</w:t>
      </w:r>
    </w:p>
    <w:p w:rsidR="009D0B2D" w:rsidRPr="006511AF" w:rsidRDefault="009D0B2D" w:rsidP="00EB20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11AF">
        <w:rPr>
          <w:rFonts w:ascii="Times New Roman" w:hAnsi="Times New Roman" w:cs="Times New Roman"/>
          <w:sz w:val="24"/>
          <w:szCs w:val="24"/>
        </w:rPr>
        <w:tab/>
      </w:r>
      <w:r w:rsidRPr="006511AF">
        <w:rPr>
          <w:rFonts w:ascii="Times New Roman" w:hAnsi="Times New Roman" w:cs="Times New Roman"/>
          <w:sz w:val="24"/>
          <w:szCs w:val="24"/>
        </w:rPr>
        <w:tab/>
      </w:r>
      <w:r w:rsidRPr="006511AF">
        <w:rPr>
          <w:rFonts w:ascii="Times New Roman" w:hAnsi="Times New Roman" w:cs="Times New Roman"/>
          <w:sz w:val="24"/>
          <w:szCs w:val="24"/>
        </w:rPr>
        <w:tab/>
      </w:r>
      <w:r w:rsidRPr="006511AF">
        <w:rPr>
          <w:rFonts w:ascii="Times New Roman" w:hAnsi="Times New Roman" w:cs="Times New Roman"/>
          <w:sz w:val="24"/>
          <w:szCs w:val="24"/>
        </w:rPr>
        <w:tab/>
      </w:r>
      <w:r w:rsidRPr="006511AF">
        <w:rPr>
          <w:rFonts w:ascii="Times New Roman" w:hAnsi="Times New Roman" w:cs="Times New Roman"/>
          <w:sz w:val="24"/>
          <w:szCs w:val="24"/>
        </w:rPr>
        <w:tab/>
      </w:r>
      <w:r w:rsidRPr="006511AF">
        <w:rPr>
          <w:rFonts w:ascii="Times New Roman" w:hAnsi="Times New Roman" w:cs="Times New Roman"/>
          <w:sz w:val="24"/>
          <w:szCs w:val="24"/>
        </w:rPr>
        <w:tab/>
        <w:t>к поста</w:t>
      </w:r>
      <w:r>
        <w:rPr>
          <w:rFonts w:ascii="Times New Roman" w:hAnsi="Times New Roman" w:cs="Times New Roman"/>
          <w:sz w:val="24"/>
          <w:szCs w:val="24"/>
        </w:rPr>
        <w:t xml:space="preserve">новлению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6511AF">
        <w:rPr>
          <w:rFonts w:ascii="Times New Roman" w:hAnsi="Times New Roman" w:cs="Times New Roman"/>
          <w:sz w:val="24"/>
          <w:szCs w:val="24"/>
        </w:rPr>
        <w:t xml:space="preserve">Унечского района  от </w:t>
      </w:r>
      <w:r>
        <w:rPr>
          <w:rFonts w:ascii="Times New Roman" w:hAnsi="Times New Roman" w:cs="Times New Roman"/>
          <w:sz w:val="24"/>
          <w:szCs w:val="24"/>
        </w:rPr>
        <w:t xml:space="preserve">25.12.2025  </w:t>
      </w:r>
      <w:r w:rsidRPr="006511A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368</w:t>
      </w:r>
    </w:p>
    <w:p w:rsidR="009D0B2D" w:rsidRPr="006511AF" w:rsidRDefault="009D0B2D" w:rsidP="00EB203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11AF">
        <w:rPr>
          <w:rFonts w:ascii="Times New Roman" w:hAnsi="Times New Roman" w:cs="Times New Roman"/>
          <w:sz w:val="28"/>
          <w:szCs w:val="28"/>
        </w:rPr>
        <w:tab/>
      </w:r>
    </w:p>
    <w:p w:rsidR="009D0B2D" w:rsidRPr="006511AF" w:rsidRDefault="009D0B2D" w:rsidP="00EB2038">
      <w:pPr>
        <w:jc w:val="both"/>
      </w:pPr>
    </w:p>
    <w:p w:rsidR="009D0B2D" w:rsidRPr="006511AF" w:rsidRDefault="009D0B2D" w:rsidP="00EB2038">
      <w:pPr>
        <w:jc w:val="both"/>
      </w:pPr>
    </w:p>
    <w:p w:rsidR="009D0B2D" w:rsidRPr="006511AF" w:rsidRDefault="009D0B2D" w:rsidP="00EB2038">
      <w:pPr>
        <w:jc w:val="center"/>
        <w:rPr>
          <w:b/>
          <w:bCs/>
        </w:rPr>
      </w:pPr>
      <w:r w:rsidRPr="006511AF">
        <w:rPr>
          <w:b/>
          <w:bCs/>
        </w:rPr>
        <w:t>ПЕРЕЧЕНЬ</w:t>
      </w:r>
    </w:p>
    <w:p w:rsidR="009D0B2D" w:rsidRPr="006511AF" w:rsidRDefault="009D0B2D" w:rsidP="00EB2038">
      <w:pPr>
        <w:jc w:val="center"/>
        <w:rPr>
          <w:b/>
          <w:bCs/>
        </w:rPr>
      </w:pPr>
      <w:r w:rsidRPr="006511AF">
        <w:rPr>
          <w:b/>
          <w:bCs/>
        </w:rPr>
        <w:t>главных администраторов  источников финансирования дефицита бюджета</w:t>
      </w:r>
      <w:r>
        <w:rPr>
          <w:b/>
          <w:bCs/>
        </w:rPr>
        <w:t xml:space="preserve"> </w:t>
      </w:r>
      <w:r w:rsidRPr="006511AF">
        <w:rPr>
          <w:b/>
          <w:bCs/>
        </w:rPr>
        <w:t>Унечского городского поселения Унечского муниципального района Брянской области</w:t>
      </w:r>
    </w:p>
    <w:p w:rsidR="009D0B2D" w:rsidRPr="006511AF" w:rsidRDefault="009D0B2D" w:rsidP="00EB2038">
      <w:pPr>
        <w:jc w:val="center"/>
        <w:rPr>
          <w:b/>
          <w:bCs/>
        </w:rPr>
      </w:pPr>
    </w:p>
    <w:tbl>
      <w:tblPr>
        <w:tblW w:w="10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26"/>
        <w:gridCol w:w="2627"/>
        <w:gridCol w:w="5654"/>
      </w:tblGrid>
      <w:tr w:rsidR="009D0B2D" w:rsidRPr="006511AF">
        <w:tc>
          <w:tcPr>
            <w:tcW w:w="4553" w:type="dxa"/>
            <w:gridSpan w:val="2"/>
          </w:tcPr>
          <w:p w:rsidR="009D0B2D" w:rsidRPr="00A812F0" w:rsidRDefault="009D0B2D" w:rsidP="00A812F0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</w:tcPr>
          <w:p w:rsidR="009D0B2D" w:rsidRPr="00A812F0" w:rsidRDefault="009D0B2D" w:rsidP="00A812F0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</w:rPr>
              <w:t xml:space="preserve">Наименование главного администратора </w:t>
            </w:r>
            <w:r w:rsidRPr="00A812F0">
              <w:rPr>
                <w:sz w:val="22"/>
                <w:szCs w:val="22"/>
                <w:lang w:eastAsia="en-US"/>
              </w:rPr>
              <w:t>источников финансирования дефицита  бюджета</w:t>
            </w:r>
            <w:r w:rsidRPr="00A812F0">
              <w:rPr>
                <w:sz w:val="22"/>
                <w:szCs w:val="22"/>
              </w:rPr>
              <w:t xml:space="preserve"> /наименование кода вида (подвида) </w:t>
            </w:r>
            <w:r w:rsidRPr="00A812F0">
              <w:rPr>
                <w:sz w:val="22"/>
                <w:szCs w:val="22"/>
                <w:lang w:eastAsia="en-US"/>
              </w:rPr>
              <w:t xml:space="preserve">источников финансирования дефицита  бюджета </w:t>
            </w:r>
          </w:p>
        </w:tc>
      </w:tr>
      <w:tr w:rsidR="009D0B2D" w:rsidRPr="006511AF">
        <w:tc>
          <w:tcPr>
            <w:tcW w:w="1926" w:type="dxa"/>
          </w:tcPr>
          <w:p w:rsidR="009D0B2D" w:rsidRPr="00A812F0" w:rsidRDefault="009D0B2D" w:rsidP="00A812F0">
            <w:pPr>
              <w:jc w:val="center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627" w:type="dxa"/>
          </w:tcPr>
          <w:p w:rsidR="009D0B2D" w:rsidRPr="00A812F0" w:rsidRDefault="009D0B2D" w:rsidP="00A812F0">
            <w:pPr>
              <w:jc w:val="center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vAlign w:val="center"/>
          </w:tcPr>
          <w:p w:rsidR="009D0B2D" w:rsidRPr="00A812F0" w:rsidRDefault="009D0B2D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9D0B2D" w:rsidRPr="006511AF">
        <w:tc>
          <w:tcPr>
            <w:tcW w:w="1926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812F0">
              <w:rPr>
                <w:b/>
                <w:bCs/>
                <w:sz w:val="22"/>
                <w:szCs w:val="22"/>
                <w:lang w:eastAsia="en-US"/>
              </w:rPr>
              <w:t>014</w:t>
            </w:r>
          </w:p>
        </w:tc>
        <w:tc>
          <w:tcPr>
            <w:tcW w:w="8281" w:type="dxa"/>
            <w:gridSpan w:val="2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b/>
                <w:bCs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</w:tr>
      <w:tr w:rsidR="009D0B2D" w:rsidRPr="006511AF">
        <w:tc>
          <w:tcPr>
            <w:tcW w:w="1926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014</w:t>
            </w:r>
          </w:p>
        </w:tc>
        <w:tc>
          <w:tcPr>
            <w:tcW w:w="2627" w:type="dxa"/>
          </w:tcPr>
          <w:p w:rsidR="009D0B2D" w:rsidRPr="00A812F0" w:rsidRDefault="009D0B2D" w:rsidP="00665A8E">
            <w:pPr>
              <w:rPr>
                <w:sz w:val="22"/>
                <w:szCs w:val="22"/>
              </w:rPr>
            </w:pPr>
            <w:r w:rsidRPr="00A812F0">
              <w:rPr>
                <w:sz w:val="22"/>
                <w:szCs w:val="22"/>
              </w:rPr>
              <w:t>01 06 01 00 13 000  630</w:t>
            </w:r>
          </w:p>
        </w:tc>
        <w:tc>
          <w:tcPr>
            <w:tcW w:w="5654" w:type="dxa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</w:rPr>
            </w:pPr>
            <w:r w:rsidRPr="00A812F0">
              <w:rPr>
                <w:sz w:val="22"/>
                <w:szCs w:val="22"/>
              </w:rPr>
              <w:t>Средства от продажи акций и иных форм участия в капитале, находящихся в собственности городских поселений</w:t>
            </w:r>
          </w:p>
        </w:tc>
      </w:tr>
      <w:tr w:rsidR="009D0B2D" w:rsidRPr="006511AF">
        <w:tc>
          <w:tcPr>
            <w:tcW w:w="1926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812F0">
              <w:rPr>
                <w:b/>
                <w:bCs/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8281" w:type="dxa"/>
            <w:gridSpan w:val="2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b/>
                <w:bCs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</w:tr>
      <w:tr w:rsidR="009D0B2D" w:rsidRPr="006511AF">
        <w:tc>
          <w:tcPr>
            <w:tcW w:w="1926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2627" w:type="dxa"/>
          </w:tcPr>
          <w:p w:rsidR="009D0B2D" w:rsidRPr="00A812F0" w:rsidRDefault="009D0B2D" w:rsidP="00665A8E">
            <w:pPr>
              <w:rPr>
                <w:sz w:val="22"/>
                <w:szCs w:val="22"/>
              </w:rPr>
            </w:pPr>
            <w:r w:rsidRPr="00A812F0">
              <w:rPr>
                <w:sz w:val="22"/>
                <w:szCs w:val="22"/>
              </w:rPr>
              <w:t>01 05 02 01 13 0000 510</w:t>
            </w:r>
          </w:p>
        </w:tc>
        <w:tc>
          <w:tcPr>
            <w:tcW w:w="5654" w:type="dxa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</w:rPr>
            </w:pPr>
            <w:r w:rsidRPr="00A812F0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</w:tr>
      <w:tr w:rsidR="009D0B2D" w:rsidRPr="006511AF">
        <w:tc>
          <w:tcPr>
            <w:tcW w:w="1926" w:type="dxa"/>
          </w:tcPr>
          <w:p w:rsidR="009D0B2D" w:rsidRPr="00A812F0" w:rsidRDefault="009D0B2D" w:rsidP="00A81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12F0">
              <w:rPr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2627" w:type="dxa"/>
          </w:tcPr>
          <w:p w:rsidR="009D0B2D" w:rsidRPr="00A812F0" w:rsidRDefault="009D0B2D" w:rsidP="00665A8E">
            <w:pPr>
              <w:rPr>
                <w:sz w:val="22"/>
                <w:szCs w:val="22"/>
              </w:rPr>
            </w:pPr>
            <w:r w:rsidRPr="00A812F0">
              <w:rPr>
                <w:sz w:val="22"/>
                <w:szCs w:val="22"/>
              </w:rPr>
              <w:t>01 05 02 01 13 0000 610</w:t>
            </w:r>
          </w:p>
        </w:tc>
        <w:tc>
          <w:tcPr>
            <w:tcW w:w="5654" w:type="dxa"/>
          </w:tcPr>
          <w:p w:rsidR="009D0B2D" w:rsidRPr="00A812F0" w:rsidRDefault="009D0B2D" w:rsidP="00A812F0">
            <w:pPr>
              <w:jc w:val="both"/>
              <w:rPr>
                <w:sz w:val="22"/>
                <w:szCs w:val="22"/>
              </w:rPr>
            </w:pPr>
            <w:r w:rsidRPr="00A812F0">
              <w:rPr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</w:tr>
    </w:tbl>
    <w:p w:rsidR="009D0B2D" w:rsidRPr="006511AF" w:rsidRDefault="009D0B2D" w:rsidP="00EB2038">
      <w:pPr>
        <w:jc w:val="center"/>
      </w:pPr>
    </w:p>
    <w:p w:rsidR="009D0B2D" w:rsidRPr="006511AF" w:rsidRDefault="009D0B2D" w:rsidP="00EB2038">
      <w:pPr>
        <w:jc w:val="center"/>
      </w:pPr>
    </w:p>
    <w:p w:rsidR="009D0B2D" w:rsidRPr="006511AF" w:rsidRDefault="009D0B2D" w:rsidP="00EB2038">
      <w:pPr>
        <w:jc w:val="center"/>
      </w:pPr>
    </w:p>
    <w:p w:rsidR="009D0B2D" w:rsidRPr="00390A33" w:rsidRDefault="009D0B2D" w:rsidP="00EB2038">
      <w:pPr>
        <w:jc w:val="center"/>
        <w:rPr>
          <w:i/>
          <w:iCs/>
        </w:rPr>
      </w:pPr>
    </w:p>
    <w:p w:rsidR="009D0B2D" w:rsidRPr="00390A33" w:rsidRDefault="009D0B2D" w:rsidP="00EB2038">
      <w:pPr>
        <w:jc w:val="center"/>
        <w:rPr>
          <w:i/>
          <w:iCs/>
        </w:rPr>
      </w:pPr>
    </w:p>
    <w:p w:rsidR="009D0B2D" w:rsidRPr="00390A33" w:rsidRDefault="009D0B2D" w:rsidP="00EB2038">
      <w:pPr>
        <w:jc w:val="center"/>
        <w:rPr>
          <w:i/>
          <w:iCs/>
        </w:rPr>
      </w:pPr>
    </w:p>
    <w:p w:rsidR="009D0B2D" w:rsidRPr="00390A33" w:rsidRDefault="009D0B2D" w:rsidP="000A4818">
      <w:pPr>
        <w:jc w:val="center"/>
        <w:rPr>
          <w:i/>
          <w:iCs/>
        </w:rPr>
      </w:pPr>
    </w:p>
    <w:p w:rsidR="009D0B2D" w:rsidRPr="00390A33" w:rsidRDefault="009D0B2D" w:rsidP="000A4818">
      <w:pPr>
        <w:jc w:val="center"/>
        <w:rPr>
          <w:i/>
          <w:iCs/>
        </w:rPr>
      </w:pPr>
    </w:p>
    <w:p w:rsidR="009D0B2D" w:rsidRPr="00390A33" w:rsidRDefault="009D0B2D" w:rsidP="000A4818">
      <w:pPr>
        <w:jc w:val="center"/>
        <w:rPr>
          <w:i/>
          <w:iCs/>
        </w:rPr>
      </w:pPr>
    </w:p>
    <w:p w:rsidR="009D0B2D" w:rsidRPr="00390A33" w:rsidRDefault="009D0B2D" w:rsidP="000A4818">
      <w:pPr>
        <w:jc w:val="center"/>
        <w:rPr>
          <w:i/>
          <w:iCs/>
        </w:rPr>
      </w:pPr>
    </w:p>
    <w:p w:rsidR="009D0B2D" w:rsidRPr="00390A33" w:rsidRDefault="009D0B2D" w:rsidP="000A4818">
      <w:pPr>
        <w:jc w:val="center"/>
        <w:rPr>
          <w:i/>
          <w:iCs/>
        </w:rPr>
      </w:pPr>
    </w:p>
    <w:p w:rsidR="009D0B2D" w:rsidRPr="00390A33" w:rsidRDefault="009D0B2D" w:rsidP="000A4818">
      <w:pPr>
        <w:jc w:val="center"/>
        <w:rPr>
          <w:i/>
          <w:iCs/>
        </w:rPr>
      </w:pPr>
    </w:p>
    <w:p w:rsidR="009D0B2D" w:rsidRPr="00390A33" w:rsidRDefault="009D0B2D" w:rsidP="000A4818">
      <w:pPr>
        <w:jc w:val="center"/>
        <w:rPr>
          <w:i/>
          <w:iCs/>
        </w:rPr>
      </w:pPr>
    </w:p>
    <w:p w:rsidR="009D0B2D" w:rsidRPr="00390A33" w:rsidRDefault="009D0B2D" w:rsidP="000A4818">
      <w:pPr>
        <w:jc w:val="center"/>
        <w:rPr>
          <w:i/>
          <w:iCs/>
        </w:rPr>
      </w:pPr>
    </w:p>
    <w:p w:rsidR="009D0B2D" w:rsidRPr="00390A33" w:rsidRDefault="009D0B2D" w:rsidP="000A4818">
      <w:pPr>
        <w:jc w:val="center"/>
        <w:rPr>
          <w:i/>
          <w:iCs/>
        </w:rPr>
      </w:pPr>
    </w:p>
    <w:p w:rsidR="009D0B2D" w:rsidRPr="00390A33" w:rsidRDefault="009D0B2D" w:rsidP="000A4818">
      <w:pPr>
        <w:jc w:val="center"/>
        <w:rPr>
          <w:i/>
          <w:iCs/>
        </w:rPr>
      </w:pPr>
    </w:p>
    <w:p w:rsidR="009D0B2D" w:rsidRPr="00390A33" w:rsidRDefault="009D0B2D" w:rsidP="000A4818">
      <w:pPr>
        <w:jc w:val="center"/>
        <w:rPr>
          <w:i/>
          <w:iCs/>
        </w:rPr>
      </w:pPr>
    </w:p>
    <w:p w:rsidR="009D0B2D" w:rsidRPr="00390A33" w:rsidRDefault="009D0B2D" w:rsidP="000A4818">
      <w:pPr>
        <w:jc w:val="center"/>
        <w:rPr>
          <w:i/>
          <w:iCs/>
        </w:rPr>
      </w:pPr>
    </w:p>
    <w:p w:rsidR="009D0B2D" w:rsidRPr="00390A33" w:rsidRDefault="009D0B2D" w:rsidP="000A4818">
      <w:pPr>
        <w:jc w:val="center"/>
        <w:rPr>
          <w:i/>
          <w:iCs/>
        </w:rPr>
      </w:pPr>
    </w:p>
    <w:sectPr w:rsidR="009D0B2D" w:rsidRPr="00390A33" w:rsidSect="004D0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FB3"/>
    <w:rsid w:val="000450AD"/>
    <w:rsid w:val="00081FC9"/>
    <w:rsid w:val="000A4818"/>
    <w:rsid w:val="000B32FC"/>
    <w:rsid w:val="000F1DEC"/>
    <w:rsid w:val="000F7FB3"/>
    <w:rsid w:val="00131919"/>
    <w:rsid w:val="00160EA0"/>
    <w:rsid w:val="001721DB"/>
    <w:rsid w:val="00187BEF"/>
    <w:rsid w:val="001956D8"/>
    <w:rsid w:val="001B695B"/>
    <w:rsid w:val="001B6EDA"/>
    <w:rsid w:val="002130A8"/>
    <w:rsid w:val="002252DB"/>
    <w:rsid w:val="002613CD"/>
    <w:rsid w:val="00297C3B"/>
    <w:rsid w:val="003228BC"/>
    <w:rsid w:val="00343707"/>
    <w:rsid w:val="003631FE"/>
    <w:rsid w:val="003752CC"/>
    <w:rsid w:val="00390A33"/>
    <w:rsid w:val="003A4BD8"/>
    <w:rsid w:val="003B002B"/>
    <w:rsid w:val="003F2AAF"/>
    <w:rsid w:val="003F75D7"/>
    <w:rsid w:val="004120F5"/>
    <w:rsid w:val="004161B0"/>
    <w:rsid w:val="00423C4B"/>
    <w:rsid w:val="00431672"/>
    <w:rsid w:val="00455E86"/>
    <w:rsid w:val="00486CEE"/>
    <w:rsid w:val="00495A2D"/>
    <w:rsid w:val="004D060E"/>
    <w:rsid w:val="004D1DD0"/>
    <w:rsid w:val="004E342A"/>
    <w:rsid w:val="00522929"/>
    <w:rsid w:val="00527A22"/>
    <w:rsid w:val="005A47FF"/>
    <w:rsid w:val="005B019C"/>
    <w:rsid w:val="005F28BB"/>
    <w:rsid w:val="00633C12"/>
    <w:rsid w:val="006511AF"/>
    <w:rsid w:val="00665A8E"/>
    <w:rsid w:val="00674198"/>
    <w:rsid w:val="006D4D93"/>
    <w:rsid w:val="0077684B"/>
    <w:rsid w:val="00783A29"/>
    <w:rsid w:val="00835338"/>
    <w:rsid w:val="00853AF4"/>
    <w:rsid w:val="008919D4"/>
    <w:rsid w:val="00891A06"/>
    <w:rsid w:val="00897B06"/>
    <w:rsid w:val="008C6245"/>
    <w:rsid w:val="008E749E"/>
    <w:rsid w:val="00902107"/>
    <w:rsid w:val="00934F4D"/>
    <w:rsid w:val="00957D1C"/>
    <w:rsid w:val="0096334A"/>
    <w:rsid w:val="0096376B"/>
    <w:rsid w:val="009B4454"/>
    <w:rsid w:val="009D0B2D"/>
    <w:rsid w:val="009D2D48"/>
    <w:rsid w:val="009E34C8"/>
    <w:rsid w:val="009F2A4C"/>
    <w:rsid w:val="00A22094"/>
    <w:rsid w:val="00A31942"/>
    <w:rsid w:val="00A71C29"/>
    <w:rsid w:val="00A812F0"/>
    <w:rsid w:val="00AC685C"/>
    <w:rsid w:val="00B26271"/>
    <w:rsid w:val="00B276F1"/>
    <w:rsid w:val="00BA7612"/>
    <w:rsid w:val="00BD4D7F"/>
    <w:rsid w:val="00C231CF"/>
    <w:rsid w:val="00CD1E68"/>
    <w:rsid w:val="00CE4387"/>
    <w:rsid w:val="00D1764A"/>
    <w:rsid w:val="00D24612"/>
    <w:rsid w:val="00D258A5"/>
    <w:rsid w:val="00D31B1A"/>
    <w:rsid w:val="00DA03D3"/>
    <w:rsid w:val="00E13F4E"/>
    <w:rsid w:val="00E23A2F"/>
    <w:rsid w:val="00E90F16"/>
    <w:rsid w:val="00EB2038"/>
    <w:rsid w:val="00ED684B"/>
    <w:rsid w:val="00EF2BA2"/>
    <w:rsid w:val="00EF3342"/>
    <w:rsid w:val="00EF4D21"/>
    <w:rsid w:val="00EF5AA9"/>
    <w:rsid w:val="00F126B4"/>
    <w:rsid w:val="00F2318C"/>
    <w:rsid w:val="00F904DC"/>
    <w:rsid w:val="00FC5007"/>
    <w:rsid w:val="00FD5BC1"/>
    <w:rsid w:val="00FF2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3C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6271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81FC9"/>
    <w:pPr>
      <w:keepNext/>
      <w:ind w:firstLine="720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6CE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86CEE"/>
    <w:pPr>
      <w:keepNext/>
      <w:ind w:firstLine="720"/>
      <w:jc w:val="both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86CEE"/>
    <w:pPr>
      <w:keepNext/>
      <w:ind w:left="3600" w:hanging="3600"/>
      <w:outlineLvl w:val="5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6271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81FC9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86CEE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86CE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86CEE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F75D7"/>
    <w:pPr>
      <w:ind w:left="720"/>
    </w:pPr>
  </w:style>
  <w:style w:type="paragraph" w:customStyle="1" w:styleId="ConsPlusNormal">
    <w:name w:val="ConsPlusNormal"/>
    <w:uiPriority w:val="99"/>
    <w:rsid w:val="001319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Знак"/>
    <w:basedOn w:val="Normal"/>
    <w:uiPriority w:val="99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0A4818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Nonformat">
    <w:name w:val="ConsNonformat"/>
    <w:uiPriority w:val="99"/>
    <w:rsid w:val="00486CEE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486CEE"/>
    <w:pPr>
      <w:spacing w:line="360" w:lineRule="auto"/>
      <w:jc w:val="both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86C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86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297C3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120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20F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1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11</Pages>
  <Words>3363</Words>
  <Characters>19175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24</cp:revision>
  <cp:lastPrinted>2025-01-14T11:18:00Z</cp:lastPrinted>
  <dcterms:created xsi:type="dcterms:W3CDTF">2022-12-15T09:33:00Z</dcterms:created>
  <dcterms:modified xsi:type="dcterms:W3CDTF">2025-01-23T13:03:00Z</dcterms:modified>
</cp:coreProperties>
</file>